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D2941E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</w:t>
      </w:r>
      <w:r w:rsidR="00285BE4">
        <w:rPr>
          <w:b/>
          <w:bCs/>
          <w:sz w:val="24"/>
          <w:szCs w:val="24"/>
        </w:rPr>
        <w:t>474</w:t>
      </w:r>
    </w:p>
    <w:p w14:paraId="7CB45193" w14:textId="454F52D1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 xml:space="preserve">(revision of </w:t>
      </w:r>
      <w:r w:rsidR="00285BE4" w:rsidRPr="00987EA3">
        <w:rPr>
          <w:b/>
          <w:bCs/>
          <w:sz w:val="24"/>
          <w:szCs w:val="24"/>
        </w:rPr>
        <w:t>S6-25</w:t>
      </w:r>
      <w:r w:rsidR="00285BE4">
        <w:rPr>
          <w:b/>
          <w:bCs/>
          <w:sz w:val="24"/>
          <w:szCs w:val="24"/>
        </w:rPr>
        <w:t>3019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8386E2" w:rsidR="001E41F3" w:rsidRPr="006F5B58" w:rsidRDefault="004B3DAC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yellow"/>
              </w:rPr>
            </w:pPr>
            <w:r w:rsidRPr="00C07739">
              <w:rPr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18189" w:rsidR="001E41F3" w:rsidRPr="005C5F9A" w:rsidRDefault="00B246C8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2FFCF" w:rsidR="001E41F3" w:rsidRPr="00495ED5" w:rsidRDefault="00933D5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0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7C724" w:rsidR="001E41F3" w:rsidRPr="00495ED5" w:rsidRDefault="009B0D6B" w:rsidP="009B0D6B">
            <w:pPr>
              <w:pStyle w:val="CRCoverPage"/>
              <w:spacing w:after="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3B002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9B0D6B">
              <w:t>7</w:t>
            </w:r>
            <w:r w:rsidR="00FD5F4E" w:rsidRPr="00495ED5">
              <w:t>-</w:t>
            </w:r>
            <w:r w:rsidR="009B0D6B">
              <w:t>22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F8CB0" w:rsidR="001E41F3" w:rsidRPr="00495ED5" w:rsidRDefault="00AE37D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72AAC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BD58FA">
              <w:t>20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EA46" w14:textId="77777777" w:rsidR="002A76BF" w:rsidRDefault="002A76BF">
      <w:r>
        <w:separator/>
      </w:r>
    </w:p>
  </w:endnote>
  <w:endnote w:type="continuationSeparator" w:id="0">
    <w:p w14:paraId="7B08DAD9" w14:textId="77777777" w:rsidR="002A76BF" w:rsidRDefault="002A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E52CC" w14:textId="77777777" w:rsidR="002A76BF" w:rsidRDefault="002A76BF">
      <w:r>
        <w:separator/>
      </w:r>
    </w:p>
  </w:footnote>
  <w:footnote w:type="continuationSeparator" w:id="0">
    <w:p w14:paraId="3E8FF742" w14:textId="77777777" w:rsidR="002A76BF" w:rsidRDefault="002A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116DC"/>
    <w:rsid w:val="00225B7C"/>
    <w:rsid w:val="0026004D"/>
    <w:rsid w:val="002640DD"/>
    <w:rsid w:val="00275D12"/>
    <w:rsid w:val="00284A83"/>
    <w:rsid w:val="00284FEB"/>
    <w:rsid w:val="00285BE4"/>
    <w:rsid w:val="002860C4"/>
    <w:rsid w:val="00295233"/>
    <w:rsid w:val="002A1655"/>
    <w:rsid w:val="002A76BF"/>
    <w:rsid w:val="002B010C"/>
    <w:rsid w:val="002B23E6"/>
    <w:rsid w:val="002B49E0"/>
    <w:rsid w:val="002B5741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C3924"/>
    <w:rsid w:val="003D21CE"/>
    <w:rsid w:val="003D54AC"/>
    <w:rsid w:val="003E1A36"/>
    <w:rsid w:val="003F3E18"/>
    <w:rsid w:val="004101D8"/>
    <w:rsid w:val="00410371"/>
    <w:rsid w:val="004242F1"/>
    <w:rsid w:val="00474E59"/>
    <w:rsid w:val="00482967"/>
    <w:rsid w:val="00491896"/>
    <w:rsid w:val="00495E48"/>
    <w:rsid w:val="00495ED5"/>
    <w:rsid w:val="004B3DAC"/>
    <w:rsid w:val="004B6685"/>
    <w:rsid w:val="004B75B7"/>
    <w:rsid w:val="004D457B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6F5B58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7C69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C5820"/>
    <w:rsid w:val="00AD1CD8"/>
    <w:rsid w:val="00AD5E47"/>
    <w:rsid w:val="00AE0685"/>
    <w:rsid w:val="00AE37DA"/>
    <w:rsid w:val="00AF176B"/>
    <w:rsid w:val="00AF25C7"/>
    <w:rsid w:val="00B04F1C"/>
    <w:rsid w:val="00B246C8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58FA"/>
    <w:rsid w:val="00BD6BB8"/>
    <w:rsid w:val="00BF0CD4"/>
    <w:rsid w:val="00BF1513"/>
    <w:rsid w:val="00C06F06"/>
    <w:rsid w:val="00C07739"/>
    <w:rsid w:val="00C12940"/>
    <w:rsid w:val="00C208B5"/>
    <w:rsid w:val="00C503F1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40E7C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6</cp:revision>
  <cp:lastPrinted>1900-01-01T00:00:00Z</cp:lastPrinted>
  <dcterms:created xsi:type="dcterms:W3CDTF">2025-08-27T08:09:00Z</dcterms:created>
  <dcterms:modified xsi:type="dcterms:W3CDTF">2025-09-09T13:16:00Z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